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C458A" w14:textId="77777777" w:rsidR="00F060AA" w:rsidRDefault="00F060AA" w:rsidP="00F060AA">
      <w:pPr>
        <w:pStyle w:val="NoSpacing"/>
      </w:pPr>
      <w:r w:rsidRPr="00A02B1F">
        <w:rPr>
          <w:noProof/>
          <w:u w:val="single"/>
        </w:rPr>
        <w:t>Arnald</w:t>
      </w:r>
      <w:r>
        <w:rPr>
          <w:u w:val="single"/>
        </w:rPr>
        <w:t xml:space="preserve"> </w:t>
      </w:r>
      <w:r w:rsidRPr="00A02B1F">
        <w:rPr>
          <w:noProof/>
          <w:u w:val="single"/>
        </w:rPr>
        <w:t>SAVAGE</w:t>
      </w:r>
      <w:r>
        <w:t xml:space="preserve">      (fl.1406-7)</w:t>
      </w:r>
    </w:p>
    <w:p w14:paraId="4CE4C721" w14:textId="77777777" w:rsidR="00F060AA" w:rsidRDefault="00F060AA" w:rsidP="00F060AA">
      <w:pPr>
        <w:pStyle w:val="NoSpacing"/>
      </w:pPr>
    </w:p>
    <w:p w14:paraId="7FB80A89" w14:textId="77777777" w:rsidR="00F060AA" w:rsidRDefault="00F060AA" w:rsidP="00F060AA">
      <w:pPr>
        <w:pStyle w:val="NoSpacing"/>
      </w:pPr>
    </w:p>
    <w:p w14:paraId="71ED7437" w14:textId="503058D0" w:rsidR="009E0C96" w:rsidRDefault="009E0C96" w:rsidP="00F060AA">
      <w:pPr>
        <w:pStyle w:val="NoSpacing"/>
      </w:pPr>
      <w:r>
        <w:t>18 Nov.1399</w:t>
      </w:r>
      <w:r>
        <w:tab/>
        <w:t>On a commission of the peace for Kent.  (C.P.R. 1399-1401 p.560)</w:t>
      </w:r>
    </w:p>
    <w:p w14:paraId="527929E5" w14:textId="5CCFEC27" w:rsidR="0015175D" w:rsidRDefault="0015175D" w:rsidP="00F060AA">
      <w:pPr>
        <w:pStyle w:val="NoSpacing"/>
      </w:pPr>
      <w:r>
        <w:t>1</w:t>
      </w:r>
      <w:r w:rsidR="000306A0">
        <w:t>3</w:t>
      </w:r>
      <w:r>
        <w:t xml:space="preserve"> Dec.</w:t>
      </w:r>
      <w:r>
        <w:tab/>
        <w:t>On a commission of array for Kent.  (</w:t>
      </w:r>
      <w:r w:rsidR="009E0C96">
        <w:t>ibid.</w:t>
      </w:r>
      <w:r>
        <w:t xml:space="preserve"> p.209)</w:t>
      </w:r>
    </w:p>
    <w:p w14:paraId="612F870B" w14:textId="0B340C83" w:rsidR="009E0C96" w:rsidRDefault="009E0C96" w:rsidP="00F060AA">
      <w:pPr>
        <w:pStyle w:val="NoSpacing"/>
      </w:pPr>
      <w:r>
        <w:t>18 May1400</w:t>
      </w:r>
      <w:r>
        <w:tab/>
        <w:t>On a commission of the peace for Kent.   (ibid.p.560)</w:t>
      </w:r>
    </w:p>
    <w:p w14:paraId="71FA0A41" w14:textId="7ADA3E13" w:rsidR="009E0C96" w:rsidRDefault="009E0C96" w:rsidP="00F060AA">
      <w:pPr>
        <w:pStyle w:val="NoSpacing"/>
      </w:pPr>
      <w:r>
        <w:t>16 May1401</w:t>
      </w:r>
      <w:r>
        <w:tab/>
        <w:t>On a commission of the peace for Kent.   (ibid.p.560)</w:t>
      </w:r>
    </w:p>
    <w:p w14:paraId="0D492769" w14:textId="77777777" w:rsidR="00781179" w:rsidRDefault="00781179" w:rsidP="00F060AA">
      <w:pPr>
        <w:pStyle w:val="NoSpacing"/>
      </w:pPr>
      <w:r>
        <w:t>10 Feb.1404</w:t>
      </w:r>
      <w:r>
        <w:tab/>
        <w:t>On a commission of the peace for Kent.  (C.P.R. 1401-5 p.517)</w:t>
      </w:r>
    </w:p>
    <w:p w14:paraId="4A79AC3A" w14:textId="77777777" w:rsidR="00F060AA" w:rsidRDefault="00F060AA" w:rsidP="00F060AA">
      <w:pPr>
        <w:pStyle w:val="NoSpacing"/>
      </w:pPr>
      <w:r>
        <w:t>20 Feb.1406</w:t>
      </w:r>
      <w:r>
        <w:tab/>
        <w:t>On a commission of the peace for Kent.  (C.P.R. 1405-8 p.493)</w:t>
      </w:r>
    </w:p>
    <w:p w14:paraId="38D1190B" w14:textId="77777777" w:rsidR="00F060AA" w:rsidRDefault="00F060AA" w:rsidP="00F060AA">
      <w:pPr>
        <w:pStyle w:val="NoSpacing"/>
      </w:pPr>
      <w:r>
        <w:t>14 Feb.1407</w:t>
      </w:r>
      <w:r>
        <w:tab/>
        <w:t>On a commission of the peace for Kent.  (ibid.)</w:t>
      </w:r>
    </w:p>
    <w:p w14:paraId="48BA8B05" w14:textId="77777777" w:rsidR="00F060AA" w:rsidRDefault="00F060AA" w:rsidP="00F060AA">
      <w:pPr>
        <w:pStyle w:val="NoSpacing"/>
      </w:pPr>
    </w:p>
    <w:p w14:paraId="0A6E4939" w14:textId="1A56D196" w:rsidR="0015175D" w:rsidRDefault="0015175D" w:rsidP="00F060AA">
      <w:pPr>
        <w:pStyle w:val="NoSpacing"/>
      </w:pPr>
    </w:p>
    <w:p w14:paraId="43FBB625" w14:textId="77777777" w:rsidR="00781179" w:rsidRDefault="00781179" w:rsidP="00F060AA">
      <w:pPr>
        <w:pStyle w:val="NoSpacing"/>
      </w:pPr>
      <w:r>
        <w:t>17 August 2015</w:t>
      </w:r>
    </w:p>
    <w:p w14:paraId="6917FFFB" w14:textId="67CF576F" w:rsidR="009E0C96" w:rsidRPr="00C009D8" w:rsidRDefault="009E0C96" w:rsidP="00F060AA">
      <w:pPr>
        <w:pStyle w:val="NoSpacing"/>
      </w:pPr>
      <w:r>
        <w:t xml:space="preserve">  3 December 2024</w:t>
      </w:r>
    </w:p>
    <w:sectPr w:rsidR="009E0C96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9F306" w14:textId="77777777" w:rsidR="00155139" w:rsidRDefault="00155139" w:rsidP="00920DE3">
      <w:pPr>
        <w:spacing w:after="0" w:line="240" w:lineRule="auto"/>
      </w:pPr>
      <w:r>
        <w:separator/>
      </w:r>
    </w:p>
  </w:endnote>
  <w:endnote w:type="continuationSeparator" w:id="0">
    <w:p w14:paraId="4865D700" w14:textId="77777777" w:rsidR="00155139" w:rsidRDefault="001551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67D99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52E86" w14:textId="77777777"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14:paraId="4FA694B5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09F6D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1CD85" w14:textId="77777777" w:rsidR="00155139" w:rsidRDefault="00155139" w:rsidP="00920DE3">
      <w:pPr>
        <w:spacing w:after="0" w:line="240" w:lineRule="auto"/>
      </w:pPr>
      <w:r>
        <w:separator/>
      </w:r>
    </w:p>
  </w:footnote>
  <w:footnote w:type="continuationSeparator" w:id="0">
    <w:p w14:paraId="7D87BF1A" w14:textId="77777777" w:rsidR="00155139" w:rsidRDefault="001551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D770C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86F43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3A35E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60AA"/>
    <w:rsid w:val="000306A0"/>
    <w:rsid w:val="00101CE1"/>
    <w:rsid w:val="00120749"/>
    <w:rsid w:val="0015175D"/>
    <w:rsid w:val="00155139"/>
    <w:rsid w:val="00624CAE"/>
    <w:rsid w:val="00781179"/>
    <w:rsid w:val="007C062E"/>
    <w:rsid w:val="00920DE3"/>
    <w:rsid w:val="009C2D51"/>
    <w:rsid w:val="009E0C96"/>
    <w:rsid w:val="00C009D8"/>
    <w:rsid w:val="00CF53C8"/>
    <w:rsid w:val="00E47068"/>
    <w:rsid w:val="00F0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40CBA"/>
  <w15:docId w15:val="{A9104B40-4CD1-4C79-9834-4D2B8BCA0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13</TotalTime>
  <Pages>1</Pages>
  <Words>94</Words>
  <Characters>447</Characters>
  <Application>Microsoft Office Word</Application>
  <DocSecurity>0</DocSecurity>
  <Lines>15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7</cp:revision>
  <dcterms:created xsi:type="dcterms:W3CDTF">2014-07-13T20:01:00Z</dcterms:created>
  <dcterms:modified xsi:type="dcterms:W3CDTF">2025-12-27T20:04:00Z</dcterms:modified>
</cp:coreProperties>
</file>